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9B1504F" w14:textId="77777777" w:rsidR="00226305" w:rsidRPr="00226305" w:rsidRDefault="00226305" w:rsidP="00226305">
            <w:pPr>
              <w:ind w:left="2014" w:right="-2" w:hanging="2014"/>
              <w:rPr>
                <w:rFonts w:ascii="Arial" w:hAnsi="Arial" w:cs="Arial"/>
                <w:b/>
                <w:spacing w:val="-1"/>
                <w:sz w:val="22"/>
                <w:szCs w:val="22"/>
              </w:rPr>
            </w:pPr>
            <w:r w:rsidRPr="00226305">
              <w:rPr>
                <w:rFonts w:ascii="Arial" w:hAnsi="Arial" w:cs="Arial"/>
                <w:b/>
                <w:spacing w:val="-1"/>
                <w:sz w:val="22"/>
                <w:szCs w:val="22"/>
              </w:rPr>
              <w:t>Leistung:</w:t>
            </w:r>
            <w:r w:rsidRPr="00226305">
              <w:rPr>
                <w:rFonts w:ascii="Arial" w:hAnsi="Arial" w:cs="Arial"/>
                <w:b/>
                <w:spacing w:val="-1"/>
                <w:sz w:val="22"/>
                <w:szCs w:val="22"/>
              </w:rPr>
              <w:tab/>
              <w:t>Schulmanagementsoftware</w:t>
            </w:r>
            <w:r w:rsidRPr="00226305">
              <w:rPr>
                <w:rFonts w:ascii="Arial" w:hAnsi="Arial" w:cs="Arial"/>
                <w:b/>
                <w:spacing w:val="-1"/>
                <w:sz w:val="22"/>
                <w:szCs w:val="22"/>
              </w:rPr>
              <w:tab/>
            </w:r>
          </w:p>
          <w:p w14:paraId="178FBBED" w14:textId="726296CD" w:rsidR="00847A71" w:rsidRPr="00EA19ED" w:rsidRDefault="00226305" w:rsidP="00226305">
            <w:pPr>
              <w:autoSpaceDE w:val="0"/>
              <w:autoSpaceDN w:val="0"/>
              <w:adjustRightInd w:val="0"/>
              <w:ind w:left="2014" w:hanging="2014"/>
              <w:rPr>
                <w:rFonts w:ascii="Arial" w:hAnsi="Arial" w:cs="Arial"/>
                <w:sz w:val="20"/>
                <w:szCs w:val="20"/>
              </w:rPr>
            </w:pPr>
            <w:proofErr w:type="spellStart"/>
            <w:r w:rsidRPr="00226305">
              <w:rPr>
                <w:rFonts w:ascii="Arial" w:hAnsi="Arial" w:cs="Arial"/>
                <w:b/>
                <w:spacing w:val="-1"/>
                <w:sz w:val="22"/>
                <w:szCs w:val="22"/>
              </w:rPr>
              <w:t>Az</w:t>
            </w:r>
            <w:proofErr w:type="spellEnd"/>
            <w:r w:rsidRPr="00226305">
              <w:rPr>
                <w:rFonts w:ascii="Arial" w:hAnsi="Arial" w:cs="Arial"/>
                <w:b/>
                <w:spacing w:val="-1"/>
                <w:sz w:val="22"/>
                <w:szCs w:val="22"/>
              </w:rPr>
              <w:t>:</w:t>
            </w:r>
            <w:r w:rsidRPr="00226305">
              <w:rPr>
                <w:rFonts w:ascii="Arial" w:hAnsi="Arial" w:cs="Arial"/>
                <w:b/>
                <w:spacing w:val="-1"/>
                <w:sz w:val="22"/>
                <w:szCs w:val="22"/>
              </w:rPr>
              <w:tab/>
              <w:t>90-25 (200) BGK</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5EBB779"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226305" w:rsidRPr="00226305">
        <w:rPr>
          <w:rFonts w:ascii="Arial" w:hAnsi="Arial" w:cs="Arial"/>
          <w:b/>
          <w:sz w:val="20"/>
          <w:szCs w:val="20"/>
        </w:rPr>
        <w:t>90-25 (200) BGK</w:t>
      </w:r>
    </w:p>
    <w:p w14:paraId="48AAA63A" w14:textId="77777777" w:rsidR="00583C95" w:rsidRPr="00583C95" w:rsidRDefault="00C1226C"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C1226C"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C1226C"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C1226C"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C1226C" w:rsidP="0026427D">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FE1B098171634E92AF28DD45E43C0C07"/>
          </w:placeholder>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placeholder>
            <w:docPart w:val="4393CDE680574F6D97E68EBAEE41C0C4"/>
          </w:placeholder>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even" r:id="rId11"/>
      <w:headerReference w:type="default" r:id="rId12"/>
      <w:footerReference w:type="even" r:id="rId13"/>
      <w:footerReference w:type="default" r:id="rId14"/>
      <w:headerReference w:type="first" r:id="rId15"/>
      <w:footerReference w:type="first" r:id="rId16"/>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861E6" w14:textId="77777777" w:rsidR="00C1226C" w:rsidRDefault="00C1226C">
      <w:r>
        <w:separator/>
      </w:r>
    </w:p>
  </w:endnote>
  <w:endnote w:type="continuationSeparator" w:id="0">
    <w:p w14:paraId="45F6F72B" w14:textId="77777777" w:rsidR="00C1226C" w:rsidRDefault="00C1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82F7" w14:textId="77777777" w:rsidR="0054750C" w:rsidRDefault="00547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F5E66" w14:textId="77777777" w:rsidR="00C1226C" w:rsidRDefault="00C1226C">
      <w:r>
        <w:separator/>
      </w:r>
    </w:p>
  </w:footnote>
  <w:footnote w:type="continuationSeparator" w:id="0">
    <w:p w14:paraId="38D429B3" w14:textId="77777777" w:rsidR="00C1226C" w:rsidRDefault="00C12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E520" w14:textId="77777777" w:rsidR="0054750C" w:rsidRDefault="00547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652757989">
    <w:abstractNumId w:val="4"/>
  </w:num>
  <w:num w:numId="2" w16cid:durableId="806124851">
    <w:abstractNumId w:val="6"/>
  </w:num>
  <w:num w:numId="3" w16cid:durableId="432015903">
    <w:abstractNumId w:val="14"/>
  </w:num>
  <w:num w:numId="4" w16cid:durableId="980815398">
    <w:abstractNumId w:val="16"/>
  </w:num>
  <w:num w:numId="5" w16cid:durableId="1186212589">
    <w:abstractNumId w:val="3"/>
  </w:num>
  <w:num w:numId="6" w16cid:durableId="1627658694">
    <w:abstractNumId w:val="5"/>
  </w:num>
  <w:num w:numId="7" w16cid:durableId="650258259">
    <w:abstractNumId w:val="17"/>
  </w:num>
  <w:num w:numId="8" w16cid:durableId="1453598035">
    <w:abstractNumId w:val="13"/>
  </w:num>
  <w:num w:numId="9" w16cid:durableId="1387951043">
    <w:abstractNumId w:val="12"/>
  </w:num>
  <w:num w:numId="10" w16cid:durableId="2117747860">
    <w:abstractNumId w:val="9"/>
  </w:num>
  <w:num w:numId="11" w16cid:durableId="1279600757">
    <w:abstractNumId w:val="1"/>
  </w:num>
  <w:num w:numId="12" w16cid:durableId="347409393">
    <w:abstractNumId w:val="10"/>
  </w:num>
  <w:num w:numId="13" w16cid:durableId="505753149">
    <w:abstractNumId w:val="2"/>
  </w:num>
  <w:num w:numId="14" w16cid:durableId="1797867265">
    <w:abstractNumId w:val="15"/>
  </w:num>
  <w:num w:numId="15" w16cid:durableId="1822770244">
    <w:abstractNumId w:val="11"/>
  </w:num>
  <w:num w:numId="16" w16cid:durableId="780414269">
    <w:abstractNumId w:val="0"/>
  </w:num>
  <w:num w:numId="17" w16cid:durableId="486896079">
    <w:abstractNumId w:val="7"/>
  </w:num>
  <w:num w:numId="18" w16cid:durableId="8257049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J2xUG1NHtZwO3+kaYeVmpRFIu+i3xJSjxU914SjCoM3u9fW3Igts0+eFDaZ0C//Bwie2d11ln4sYi+UBkXmoQ==" w:salt="lJmDdtuUNrdjPG0ydK6tG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26305"/>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4CBF"/>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97CD7"/>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226C"/>
    <w:rsid w:val="00C146B9"/>
    <w:rsid w:val="00C3778E"/>
    <w:rsid w:val="00C4264F"/>
    <w:rsid w:val="00C82E90"/>
    <w:rsid w:val="00C9700B"/>
    <w:rsid w:val="00CB2833"/>
    <w:rsid w:val="00CB37E7"/>
    <w:rsid w:val="00CC6207"/>
    <w:rsid w:val="00CD03B2"/>
    <w:rsid w:val="00CE3409"/>
    <w:rsid w:val="00CE4278"/>
    <w:rsid w:val="00CF0C75"/>
    <w:rsid w:val="00D11D8D"/>
    <w:rsid w:val="00D16933"/>
    <w:rsid w:val="00D16B6F"/>
    <w:rsid w:val="00D248D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FE1B098171634E92AF28DD45E43C0C07"/>
        <w:category>
          <w:name w:val="Allgemein"/>
          <w:gallery w:val="placeholder"/>
        </w:category>
        <w:types>
          <w:type w:val="bbPlcHdr"/>
        </w:types>
        <w:behaviors>
          <w:behavior w:val="content"/>
        </w:behaviors>
        <w:guid w:val="{DCB18BFF-BE37-4A8D-8EE2-1379933E89ED}"/>
      </w:docPartPr>
      <w:docPartBody>
        <w:p w:rsidR="004552CA" w:rsidRDefault="00B257D9" w:rsidP="00B257D9">
          <w:pPr>
            <w:pStyle w:val="FE1B098171634E92AF28DD45E43C0C07"/>
          </w:pPr>
          <w:r>
            <w:rPr>
              <w:rStyle w:val="Platzhaltertext"/>
            </w:rPr>
            <w:t>Klicken oder tippen Sie hier, um Text einzugeben.</w:t>
          </w:r>
        </w:p>
      </w:docPartBody>
    </w:docPart>
    <w:docPart>
      <w:docPartPr>
        <w:name w:val="4393CDE680574F6D97E68EBAEE41C0C4"/>
        <w:category>
          <w:name w:val="Allgemein"/>
          <w:gallery w:val="placeholder"/>
        </w:category>
        <w:types>
          <w:type w:val="bbPlcHdr"/>
        </w:types>
        <w:behaviors>
          <w:behavior w:val="content"/>
        </w:behaviors>
        <w:guid w:val="{5F68494E-815B-4C2A-A93D-3016FEDD04F2}"/>
      </w:docPartPr>
      <w:docPartBody>
        <w:p w:rsidR="004552CA" w:rsidRDefault="00B257D9" w:rsidP="00B257D9">
          <w:pPr>
            <w:pStyle w:val="4393CDE680574F6D97E68EBAEE41C0C4"/>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4552CA"/>
    <w:rsid w:val="00583EA4"/>
    <w:rsid w:val="005D693B"/>
    <w:rsid w:val="00644CBF"/>
    <w:rsid w:val="008C6328"/>
    <w:rsid w:val="00B257D9"/>
    <w:rsid w:val="00CE34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D9"/>
  </w:style>
  <w:style w:type="paragraph" w:customStyle="1" w:styleId="392319FFF8BD4B83B6109EE0F59FC2AA">
    <w:name w:val="392319FFF8BD4B83B6109EE0F59FC2AA"/>
    <w:rsid w:val="005D693B"/>
  </w:style>
  <w:style w:type="paragraph" w:customStyle="1" w:styleId="FE1B098171634E92AF28DD45E43C0C07">
    <w:name w:val="FE1B098171634E92AF28DD45E43C0C07"/>
    <w:rsid w:val="00B257D9"/>
  </w:style>
  <w:style w:type="paragraph" w:customStyle="1" w:styleId="4393CDE680574F6D97E68EBAEE41C0C4">
    <w:name w:val="4393CDE680574F6D97E68EBAEE41C0C4"/>
    <w:rsid w:val="00B257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antwortlicher xmlns="40c485bf-9406-4467-b993-d43b0581b518">
      <UserInfo>
        <DisplayName/>
        <AccountId xsi:nil="true"/>
        <AccountType/>
      </UserInfo>
    </Verantwortlicher>
    <Inhaktsverzeichnis xmlns="40c485bf-9406-4467-b993-d43b0581b518" xsi:nil="true"/>
    <lcf76f155ced4ddcb4097134ff3c332f xmlns="40c485bf-9406-4467-b993-d43b0581b518">
      <Terms xmlns="http://schemas.microsoft.com/office/infopath/2007/PartnerControls"/>
    </lcf76f155ced4ddcb4097134ff3c332f>
    <Projektron xmlns="40c485bf-9406-4467-b993-d43b0581b518">false</Projektron>
    <Versionierung xmlns="40c485bf-9406-4467-b993-d43b0581b518" xsi:nil="true"/>
    <Confluence xmlns="40c485bf-9406-4467-b993-d43b0581b518">false</Confluence>
    <db85f660239c4f08be99bd76ea6cbd16 xmlns="40c485bf-9406-4467-b993-d43b0581b518">
      <Terms xmlns="http://schemas.microsoft.com/office/infopath/2007/PartnerControls"/>
    </db85f660239c4f08be99bd76ea6cbd16>
    <TaxCatchAll xmlns="051efc39-af7c-48f8-bcb5-b442763ba146" xsi:nil="true"/>
    <BGCloud xmlns="40c485bf-9406-4467-b993-d43b0581b518">false</BGCloud>
    <Datum xmlns="40c485bf-9406-4467-b993-d43b0581b5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5EDDBC4FC1B944F9C9461C664A27BC6" ma:contentTypeVersion="29" ma:contentTypeDescription="Ein neues Dokument erstellen." ma:contentTypeScope="" ma:versionID="3dfc7e60f2d5149de9b8c9da377aed9e">
  <xsd:schema xmlns:xsd="http://www.w3.org/2001/XMLSchema" xmlns:xs="http://www.w3.org/2001/XMLSchema" xmlns:p="http://schemas.microsoft.com/office/2006/metadata/properties" xmlns:ns2="40c485bf-9406-4467-b993-d43b0581b518" xmlns:ns3="051efc39-af7c-48f8-bcb5-b442763ba146" targetNamespace="http://schemas.microsoft.com/office/2006/metadata/properties" ma:root="true" ma:fieldsID="75fba36edc8898ed1dd122b48f4ff96a" ns2:_="" ns3:_="">
    <xsd:import namespace="40c485bf-9406-4467-b993-d43b0581b518"/>
    <xsd:import namespace="051efc39-af7c-48f8-bcb5-b442763ba14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Inhaktsverzeichnis" minOccurs="0"/>
                <xsd:element ref="ns2:MediaServiceObjectDetectorVersions" minOccurs="0"/>
                <xsd:element ref="ns2:MediaLengthInSeconds" minOccurs="0"/>
                <xsd:element ref="ns2:MediaServiceLocation" minOccurs="0"/>
                <xsd:element ref="ns2:MediaServiceSearchProperties" minOccurs="0"/>
                <xsd:element ref="ns2:Verantwortlicher" minOccurs="0"/>
                <xsd:element ref="ns2:Versionierung" minOccurs="0"/>
                <xsd:element ref="ns2:Confluence" minOccurs="0"/>
                <xsd:element ref="ns2:BGCloud" minOccurs="0"/>
                <xsd:element ref="ns2:db85f660239c4f08be99bd76ea6cbd16" minOccurs="0"/>
                <xsd:element ref="ns2:Projektron" minOccurs="0"/>
                <xsd:element ref="ns2:MediaServiceBillingMetadata"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c485bf-9406-4467-b993-d43b0581b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d7897a6-4818-4f23-b37e-c603f3c51ee8"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Inhaktsverzeichnis" ma:index="20" nillable="true" ma:displayName="Inhaltsverzeichnis" ma:description="Projektauftrag&#10;Beschluesse&#10;Entscheidungen" ma:format="Dropdown" ma:internalName="Inhaktsverzeichnis">
      <xsd:simpleType>
        <xsd:restriction base="dms:Text">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Verantwortlicher" ma:index="25" nillable="true" ma:displayName="Verantwortlicher" ma:description="Wer bearbeitet gerade? ERfolgt eine FReigabe?" ma:format="Dropdown" ma:list="UserInfo" ma:SharePointGroup="0" ma:internalName="Verantwortlich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rsionierung" ma:index="26" nillable="true" ma:displayName="Versionierung" ma:format="Dropdown" ma:internalName="Versionierung">
      <xsd:simpleType>
        <xsd:restriction base="dms:Text">
          <xsd:maxLength value="255"/>
        </xsd:restriction>
      </xsd:simpleType>
    </xsd:element>
    <xsd:element name="Confluence" ma:index="27" nillable="true" ma:displayName="Confluence" ma:default="0" ma:description="Confluence Verlinkung liegt vor?" ma:format="Dropdown" ma:internalName="Confluence">
      <xsd:simpleType>
        <xsd:restriction base="dms:Boolean"/>
      </xsd:simpleType>
    </xsd:element>
    <xsd:element name="BGCloud" ma:index="28" nillable="true" ma:displayName="BG Cloud" ma:default="0" ma:description="Liegt die Datei in der BG Cloud in der aktuellen Version vor?" ma:format="Dropdown" ma:internalName="BGCloud">
      <xsd:simpleType>
        <xsd:restriction base="dms:Boolean"/>
      </xsd:simpleType>
    </xsd:element>
    <xsd:element name="db85f660239c4f08be99bd76ea6cbd16" ma:index="30" nillable="true" ma:taxonomy="true" ma:internalName="db85f660239c4f08be99bd76ea6cbd16" ma:taxonomyFieldName="Metadaten" ma:displayName="Dokumententyp" ma:default="" ma:fieldId="{db85f660-239c-4f08-be99-bd76ea6cbd16}" ma:sspId="cd7897a6-4818-4f23-b37e-c603f3c51ee8" ma:termSetId="cc1e11de-327c-4c13-b9c4-d1ce9383b2b8" ma:anchorId="00000000-0000-0000-0000-000000000000" ma:open="false" ma:isKeyword="false">
      <xsd:complexType>
        <xsd:sequence>
          <xsd:element ref="pc:Terms" minOccurs="0" maxOccurs="1"/>
        </xsd:sequence>
      </xsd:complexType>
    </xsd:element>
    <xsd:element name="Projektron" ma:index="31" nillable="true" ma:displayName="Projektron" ma:default="0" ma:format="Dropdown" ma:internalName="Projektron">
      <xsd:simpleType>
        <xsd:restriction base="dms:Boolean"/>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Datum" ma:index="33"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51efc39-af7c-48f8-bcb5-b442763ba146"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0aeafd2-9d1c-4d2f-8282-8261171d30a2}" ma:internalName="TaxCatchAll" ma:showField="CatchAllData" ma:web="051efc39-af7c-48f8-bcb5-b442763ba1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AC050-E577-4E5E-BDDD-20CE66FDB8E8}">
  <ds:schemaRefs>
    <ds:schemaRef ds:uri="http://schemas.microsoft.com/office/2006/metadata/properties"/>
    <ds:schemaRef ds:uri="http://schemas.microsoft.com/office/infopath/2007/PartnerControls"/>
    <ds:schemaRef ds:uri="40c485bf-9406-4467-b993-d43b0581b518"/>
    <ds:schemaRef ds:uri="051efc39-af7c-48f8-bcb5-b442763ba146"/>
  </ds:schemaRefs>
</ds:datastoreItem>
</file>

<file path=customXml/itemProps2.xml><?xml version="1.0" encoding="utf-8"?>
<ds:datastoreItem xmlns:ds="http://schemas.openxmlformats.org/officeDocument/2006/customXml" ds:itemID="{5EEF7098-ABE4-40C8-8246-4914DCA00531}">
  <ds:schemaRefs>
    <ds:schemaRef ds:uri="http://schemas.microsoft.com/sharepoint/v3/contenttype/forms"/>
  </ds:schemaRefs>
</ds:datastoreItem>
</file>

<file path=customXml/itemProps3.xml><?xml version="1.0" encoding="utf-8"?>
<ds:datastoreItem xmlns:ds="http://schemas.openxmlformats.org/officeDocument/2006/customXml" ds:itemID="{05701F46-FEF4-4496-BF2E-30BCBB686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c485bf-9406-4467-b993-d43b0581b518"/>
    <ds:schemaRef ds:uri="051efc39-af7c-48f8-bcb5-b442763ba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BE61C-ED8C-4B23-AB72-A0867561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541</Words>
  <Characters>3412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Weichelt, Lysann</cp:lastModifiedBy>
  <cp:revision>2</cp:revision>
  <cp:lastPrinted>2016-10-28T11:14:00Z</cp:lastPrinted>
  <dcterms:created xsi:type="dcterms:W3CDTF">2026-07-03T11:37:00Z</dcterms:created>
  <dcterms:modified xsi:type="dcterms:W3CDTF">2026-07-03T11:37:00Z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0x01010015EDDBC4FC1B944F9C9461C664A27BC6</vt:lpwstr>
  </property>
</Properties>
</file>